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192"/>
        <w:gridCol w:w="1590"/>
        <w:gridCol w:w="1410"/>
        <w:gridCol w:w="1410"/>
      </w:tblGrid>
      <w:tr w:rsidR="00D66E8A" w:rsidTr="00D66E8A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6E8A" w:rsidRDefault="008107A4" w:rsidP="003C757C">
            <w:pPr>
              <w:jc w:val="center"/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1 полугодие 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  <w:bookmarkEnd w:id="0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D66E8A" w:rsidTr="00D66E8A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</w:tr>
      <w:tr w:rsidR="00D66E8A" w:rsidTr="00D66E8A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тыс. руб.</w:t>
            </w:r>
          </w:p>
        </w:tc>
      </w:tr>
      <w:tr w:rsidR="008107A4" w:rsidTr="00D66E8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A4" w:rsidRPr="008F24AD" w:rsidRDefault="008107A4" w:rsidP="0067403B">
            <w:pPr>
              <w:jc w:val="center"/>
              <w:rPr>
                <w:b/>
              </w:rPr>
            </w:pPr>
            <w:r w:rsidRPr="008F24AD">
              <w:rPr>
                <w:b/>
              </w:rPr>
              <w:t>№ п/п</w:t>
            </w:r>
          </w:p>
        </w:tc>
        <w:tc>
          <w:tcPr>
            <w:tcW w:w="98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A4" w:rsidRPr="008F24AD" w:rsidRDefault="008107A4" w:rsidP="0067403B">
            <w:pPr>
              <w:jc w:val="center"/>
              <w:rPr>
                <w:b/>
              </w:rPr>
            </w:pPr>
            <w:r w:rsidRPr="008F24AD">
              <w:rPr>
                <w:b/>
              </w:rPr>
              <w:t>Наименование объектов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A4" w:rsidRPr="004E383D" w:rsidRDefault="008107A4" w:rsidP="0067403B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A4" w:rsidRPr="004E383D" w:rsidRDefault="008107A4" w:rsidP="0067403B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</w:rPr>
              <w:t>на 01.07.2021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7A4" w:rsidRPr="004E383D" w:rsidRDefault="008107A4" w:rsidP="0067403B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</w:t>
            </w:r>
            <w:r w:rsidR="00CE20F1">
              <w:rPr>
                <w:rFonts w:eastAsia="Times New Roman" w:cs="Times New Roman"/>
                <w:b/>
                <w:color w:val="000000"/>
                <w:lang w:val="en-US"/>
              </w:rPr>
              <w:t>-</w:t>
            </w:r>
            <w:r w:rsidRPr="004E383D">
              <w:rPr>
                <w:rFonts w:eastAsia="Times New Roman" w:cs="Times New Roman"/>
                <w:b/>
                <w:color w:val="000000"/>
              </w:rPr>
              <w:t>нения</w:t>
            </w:r>
          </w:p>
        </w:tc>
      </w:tr>
    </w:tbl>
    <w:p w:rsidR="00D66E8A" w:rsidRPr="00D66E8A" w:rsidRDefault="00D66E8A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192"/>
        <w:gridCol w:w="1590"/>
        <w:gridCol w:w="1410"/>
        <w:gridCol w:w="1410"/>
      </w:tblGrid>
      <w:tr w:rsidR="00D66E8A" w:rsidTr="00D66E8A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</w:t>
            </w:r>
          </w:p>
        </w:tc>
        <w:tc>
          <w:tcPr>
            <w:tcW w:w="9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5</w:t>
            </w:r>
          </w:p>
        </w:tc>
      </w:tr>
      <w:tr w:rsidR="00D66E8A" w:rsidTr="00D66E8A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Pr="00252B56" w:rsidRDefault="00D66E8A" w:rsidP="003C757C">
            <w:pPr>
              <w:jc w:val="center"/>
              <w:rPr>
                <w:b/>
                <w:i/>
              </w:rPr>
            </w:pPr>
            <w:r w:rsidRPr="00252B56">
              <w:rPr>
                <w:b/>
                <w:i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66E8A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Pr="008107A4" w:rsidRDefault="00D66E8A" w:rsidP="003C757C">
            <w:pPr>
              <w:jc w:val="center"/>
              <w:rPr>
                <w:b/>
              </w:rPr>
            </w:pPr>
            <w:r w:rsidRPr="008107A4">
              <w:rPr>
                <w:b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Pr="008107A4" w:rsidRDefault="00D66E8A" w:rsidP="003C757C">
            <w:pPr>
              <w:jc w:val="right"/>
              <w:rPr>
                <w:b/>
              </w:rPr>
            </w:pPr>
            <w:r w:rsidRPr="008107A4">
              <w:rPr>
                <w:b/>
              </w:rPr>
              <w:t>57 174,7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Pr="008107A4" w:rsidRDefault="008107A4" w:rsidP="003C757C">
            <w:pPr>
              <w:jc w:val="right"/>
              <w:rPr>
                <w:b/>
              </w:rPr>
            </w:pPr>
            <w:r>
              <w:rPr>
                <w:b/>
              </w:rPr>
              <w:t>43</w:t>
            </w:r>
            <w:r w:rsidR="00D66E8A" w:rsidRPr="008107A4">
              <w:rPr>
                <w:b/>
              </w:rPr>
              <w:t>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Pr="008107A4" w:rsidRDefault="00D66E8A" w:rsidP="008107A4">
            <w:pPr>
              <w:jc w:val="right"/>
              <w:rPr>
                <w:b/>
              </w:rPr>
            </w:pPr>
            <w:r w:rsidRPr="008107A4">
              <w:rPr>
                <w:b/>
              </w:rPr>
              <w:t>0,</w:t>
            </w:r>
            <w:r w:rsidR="008107A4">
              <w:rPr>
                <w:b/>
              </w:rPr>
              <w:t>1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Реконструкция участка системы водоснабжения села Поповка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1 700,0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Реконструкция фонтана «Одуванчик» на площади им. Кирова С.М.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34 041,5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8107A4" w:rsidP="003C757C">
            <w:pPr>
              <w:jc w:val="right"/>
            </w:pPr>
            <w:r>
              <w:t>38</w:t>
            </w:r>
            <w:r w:rsidR="00D66E8A">
              <w:t>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8107A4">
            <w:pPr>
              <w:jc w:val="right"/>
            </w:pPr>
            <w:r>
              <w:t>0,</w:t>
            </w:r>
            <w:r w:rsidR="008107A4">
              <w:t>1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780,0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Реконструкция центрального теплового пункта «Нежилое помещение ЦТП по адресу: г. Саратов, ул. Алексеевская, д. 3 и восстановление циркуляционного трубопровода горячего водоснабжения до многоквартирного дома № 5 по ул. Алексеевская»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937,4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2 315,2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1 007,6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780,0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15 613,0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8107A4" w:rsidP="003C757C">
            <w:pPr>
              <w:jc w:val="right"/>
            </w:pPr>
            <w:r>
              <w:t>5</w:t>
            </w:r>
            <w:r w:rsidR="00D66E8A">
              <w:t>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8107A4">
            <w:pPr>
              <w:jc w:val="right"/>
            </w:pPr>
            <w:r>
              <w:t>0,</w:t>
            </w:r>
            <w:r w:rsidR="008107A4">
              <w:t>1</w:t>
            </w:r>
          </w:p>
        </w:tc>
      </w:tr>
      <w:tr w:rsidR="00D66E8A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Pr="008107A4" w:rsidRDefault="00D66E8A" w:rsidP="003C757C">
            <w:pPr>
              <w:jc w:val="center"/>
              <w:rPr>
                <w:b/>
              </w:rPr>
            </w:pPr>
            <w:r w:rsidRPr="008107A4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Pr="008107A4" w:rsidRDefault="00D66E8A" w:rsidP="00192500">
            <w:pPr>
              <w:jc w:val="right"/>
              <w:rPr>
                <w:b/>
              </w:rPr>
            </w:pPr>
            <w:r w:rsidRPr="008107A4">
              <w:rPr>
                <w:b/>
              </w:rPr>
              <w:t xml:space="preserve">1 </w:t>
            </w:r>
            <w:r w:rsidR="00297246">
              <w:rPr>
                <w:b/>
              </w:rPr>
              <w:t>892</w:t>
            </w:r>
            <w:r w:rsidRPr="008107A4">
              <w:rPr>
                <w:b/>
              </w:rPr>
              <w:t xml:space="preserve"> </w:t>
            </w:r>
            <w:r w:rsidR="00297246">
              <w:rPr>
                <w:b/>
              </w:rPr>
              <w:t>071</w:t>
            </w:r>
            <w:r w:rsidRPr="008107A4">
              <w:rPr>
                <w:b/>
              </w:rPr>
              <w:t>,</w:t>
            </w:r>
            <w:r w:rsidR="00192500">
              <w:rPr>
                <w:b/>
              </w:rPr>
              <w:t>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6E8A" w:rsidRPr="008107A4" w:rsidRDefault="00297246" w:rsidP="00297246">
            <w:pPr>
              <w:jc w:val="right"/>
              <w:rPr>
                <w:b/>
              </w:rPr>
            </w:pPr>
            <w:r>
              <w:rPr>
                <w:b/>
              </w:rPr>
              <w:t>333 348</w:t>
            </w:r>
            <w:r w:rsidR="00D66E8A" w:rsidRPr="008107A4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Pr="008107A4" w:rsidRDefault="00297246" w:rsidP="003C757C">
            <w:pPr>
              <w:jc w:val="right"/>
              <w:rPr>
                <w:b/>
              </w:rPr>
            </w:pPr>
            <w:r>
              <w:rPr>
                <w:b/>
              </w:rPr>
              <w:t>17,6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80 476,8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8107A4" w:rsidP="003C757C">
            <w:pPr>
              <w:jc w:val="right"/>
            </w:pPr>
            <w:r>
              <w:t>11 924</w:t>
            </w:r>
            <w:r w:rsidR="00D66E8A">
              <w:t>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8107A4" w:rsidP="008107A4">
            <w:pPr>
              <w:jc w:val="right"/>
            </w:pPr>
            <w:r>
              <w:t>14</w:t>
            </w:r>
            <w:r w:rsidR="00D66E8A">
              <w:t>,</w:t>
            </w:r>
            <w:r>
              <w:t>8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10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541,7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8107A4" w:rsidP="003C757C">
            <w:pPr>
              <w:jc w:val="right"/>
            </w:pPr>
            <w:r>
              <w:t>541</w:t>
            </w:r>
            <w:r w:rsidR="00D66E8A">
              <w:t>,</w:t>
            </w:r>
            <w: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8107A4" w:rsidP="003C757C">
            <w:pPr>
              <w:jc w:val="right"/>
            </w:pPr>
            <w:r>
              <w:t>10</w:t>
            </w:r>
            <w:r w:rsidR="00D66E8A"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125 213,3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8107A4" w:rsidP="008107A4">
            <w:pPr>
              <w:jc w:val="right"/>
            </w:pPr>
            <w:r>
              <w:t>10 575</w:t>
            </w:r>
            <w:r w:rsidR="00D66E8A">
              <w:t>,</w:t>
            </w:r>
            <w: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8107A4" w:rsidP="008107A4">
            <w:pPr>
              <w:jc w:val="right"/>
            </w:pPr>
            <w:r>
              <w:t>8</w:t>
            </w:r>
            <w:r w:rsidR="00D66E8A">
              <w:t>,</w:t>
            </w:r>
            <w:r>
              <w:t>4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121 924,8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12 924</w:t>
            </w:r>
            <w:r w:rsidR="00D66E8A">
              <w:t>,</w:t>
            </w:r>
            <w: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10</w:t>
            </w:r>
            <w:r w:rsidR="00D66E8A">
              <w:t>,</w:t>
            </w:r>
            <w:r>
              <w:t>6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114 271,1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13 879</w:t>
            </w:r>
            <w:r w:rsidR="00D66E8A">
              <w:t>,</w:t>
            </w:r>
            <w: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12</w:t>
            </w:r>
            <w:r w:rsidR="00D66E8A">
              <w:t>,</w:t>
            </w:r>
            <w:r>
              <w:t>1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1 500,0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lastRenderedPageBreak/>
              <w:t>15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115 268,1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1 466</w:t>
            </w:r>
            <w:r w:rsidR="00D66E8A">
              <w:t>,</w:t>
            </w:r>
            <w:r>
              <w:t>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1</w:t>
            </w:r>
            <w:r w:rsidR="00D66E8A">
              <w:t>,</w:t>
            </w:r>
            <w:r>
              <w:t>3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Здание спортивно-культурного центра «Торпедо»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4 730,0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1 220,0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1 336,5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19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2 061,2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20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4 744,5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3C757C">
            <w:pPr>
              <w:jc w:val="right"/>
            </w:pPr>
            <w:r>
              <w:t>544,2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11</w:t>
            </w:r>
            <w:r w:rsidR="00D66E8A">
              <w:t>,</w:t>
            </w:r>
            <w:r>
              <w:t>5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1 004 613,8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240 781</w:t>
            </w:r>
            <w:r w:rsidR="00D66E8A">
              <w:t>,</w:t>
            </w:r>
            <w: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3C757C">
            <w:pPr>
              <w:jc w:val="right"/>
            </w:pPr>
            <w:r>
              <w:t>24</w:t>
            </w:r>
            <w:r w:rsidR="00D66E8A">
              <w:t>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(объект, находящийся в муниципальной собственности, расположенный по адресу: г. Саратов, ул. Валовая, 94)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68,7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7F738D">
            <w:pPr>
              <w:jc w:val="right"/>
            </w:pPr>
            <w:r>
              <w:t>68</w:t>
            </w:r>
            <w:r w:rsidR="00D66E8A">
              <w:t>,</w:t>
            </w:r>
            <w: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3C757C">
            <w:pPr>
              <w:jc w:val="right"/>
            </w:pPr>
            <w:r>
              <w:t>10</w:t>
            </w:r>
            <w:r w:rsidR="00D66E8A"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Стадион «Торпедо»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850,0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3C757C">
            <w:pPr>
              <w:jc w:val="right"/>
            </w:pPr>
            <w:r>
              <w:t>12</w:t>
            </w:r>
            <w:r w:rsidR="00D66E8A">
              <w:t>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7F738D" w:rsidP="003C757C">
            <w:pPr>
              <w:jc w:val="right"/>
            </w:pPr>
            <w:r>
              <w:t>1,4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180 107,7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297246">
            <w:pPr>
              <w:jc w:val="right"/>
            </w:pPr>
            <w:r>
              <w:t>19 722</w:t>
            </w:r>
            <w:r w:rsidR="00D66E8A">
              <w:t>,</w:t>
            </w:r>
            <w: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3C757C">
            <w:pPr>
              <w:jc w:val="right"/>
            </w:pPr>
            <w:r>
              <w:t>11</w:t>
            </w:r>
            <w:r w:rsidR="00D66E8A">
              <w:t>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88 006,6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3C757C">
            <w:pPr>
              <w:jc w:val="right"/>
            </w:pPr>
            <w:r>
              <w:t>15 500</w:t>
            </w:r>
            <w:r w:rsidR="00D66E8A">
              <w:t>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297246">
            <w:pPr>
              <w:jc w:val="right"/>
            </w:pPr>
            <w:r>
              <w:t>17</w:t>
            </w:r>
            <w:r w:rsidR="00D66E8A">
              <w:t>,</w:t>
            </w:r>
            <w:r>
              <w:t>6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786,9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0,0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Школа в ЖК «Ласточкино»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297246">
            <w:pPr>
              <w:jc w:val="right"/>
            </w:pPr>
            <w:r>
              <w:t>11 319</w:t>
            </w:r>
            <w:r w:rsidR="00D66E8A">
              <w:t>,</w:t>
            </w:r>
            <w: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297246">
            <w:pPr>
              <w:jc w:val="right"/>
            </w:pPr>
            <w:r>
              <w:t>1 915,9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3C757C">
            <w:pPr>
              <w:jc w:val="right"/>
            </w:pPr>
            <w:r>
              <w:t>16,9</w:t>
            </w:r>
          </w:p>
        </w:tc>
      </w:tr>
      <w:tr w:rsidR="00D66E8A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E8A" w:rsidRDefault="00D66E8A" w:rsidP="003C757C">
            <w:pPr>
              <w:jc w:val="center"/>
            </w:pPr>
            <w:r>
              <w:t>29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E8A" w:rsidRDefault="00D66E8A" w:rsidP="003C757C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D66E8A" w:rsidP="003C757C">
            <w:pPr>
              <w:jc w:val="right"/>
            </w:pPr>
            <w:r>
              <w:t>4 708,1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3C757C">
            <w:pPr>
              <w:jc w:val="right"/>
            </w:pPr>
            <w:r>
              <w:t>9 491,1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E8A" w:rsidRDefault="00297246" w:rsidP="003C757C">
            <w:pPr>
              <w:jc w:val="right"/>
            </w:pPr>
            <w:r>
              <w:t>74,2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30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 w:rsidRPr="00297246">
              <w:t>Снегоплавильный комплекс на ул. Ипподромная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20 000,0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31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Pr="00297246" w:rsidRDefault="00297246">
            <w:r w:rsidRPr="00297246">
              <w:t>Детский сад на 160 мест в Заводском районе г. Саратова по адресу: г. Саратов, ул. им. Орджоникидзе Г.К., д.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1 661,0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67403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67403B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32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Pr="00297246" w:rsidRDefault="00297246">
            <w:r w:rsidRPr="00297246">
              <w:t>Детский сад на 160 мест в Заводском районе г. Саратова на земельном участке с кадастровым номером 64:48:020631:1045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67403B">
            <w:pPr>
              <w:jc w:val="right"/>
            </w:pPr>
            <w:r>
              <w:t>1 661,0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67403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67403B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Pr="00297246" w:rsidRDefault="00297246" w:rsidP="003C757C">
            <w:pPr>
              <w:jc w:val="center"/>
              <w:rPr>
                <w:b/>
              </w:rPr>
            </w:pPr>
            <w:r w:rsidRPr="00297246">
              <w:rPr>
                <w:b/>
              </w:rP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97246" w:rsidRDefault="00207FE3" w:rsidP="003C757C">
            <w:pPr>
              <w:jc w:val="right"/>
              <w:rPr>
                <w:b/>
              </w:rPr>
            </w:pPr>
            <w:r>
              <w:rPr>
                <w:b/>
              </w:rPr>
              <w:t>372 479,9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97246" w:rsidRDefault="00207FE3" w:rsidP="00207FE3">
            <w:pPr>
              <w:jc w:val="right"/>
              <w:rPr>
                <w:b/>
              </w:rPr>
            </w:pPr>
            <w:r>
              <w:rPr>
                <w:b/>
              </w:rPr>
              <w:t>59 520</w:t>
            </w:r>
            <w:r w:rsidR="00297246" w:rsidRPr="00297246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97246" w:rsidRDefault="00207FE3" w:rsidP="00207FE3">
            <w:pPr>
              <w:jc w:val="right"/>
              <w:rPr>
                <w:b/>
              </w:rPr>
            </w:pPr>
            <w:r>
              <w:rPr>
                <w:b/>
              </w:rPr>
              <w:t>16</w:t>
            </w:r>
            <w:r w:rsidR="00297246" w:rsidRPr="00297246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207FE3">
            <w:pPr>
              <w:jc w:val="center"/>
            </w:pPr>
            <w:r>
              <w:t>3</w:t>
            </w:r>
            <w:r w:rsidR="00207FE3">
              <w:t>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17 000,0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252B56">
            <w:pPr>
              <w:jc w:val="center"/>
            </w:pPr>
            <w:r>
              <w:t>3</w:t>
            </w:r>
            <w:r w:rsidR="00252B56">
              <w:t>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128 193,2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07FE3" w:rsidP="003C757C">
            <w:pPr>
              <w:jc w:val="right"/>
            </w:pPr>
            <w:r>
              <w:t>53 175,1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07FE3" w:rsidP="003C757C">
            <w:pPr>
              <w:jc w:val="right"/>
            </w:pPr>
            <w:r>
              <w:t>41,5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52B56" w:rsidP="003C757C">
            <w:pPr>
              <w:jc w:val="center"/>
            </w:pPr>
            <w:r>
              <w:t>35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89 086,7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07FE3" w:rsidP="003C757C">
            <w:pPr>
              <w:jc w:val="right"/>
            </w:pPr>
            <w:r>
              <w:t>5 809,9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07FE3" w:rsidP="003C757C">
            <w:pPr>
              <w:jc w:val="right"/>
            </w:pPr>
            <w:r>
              <w:t>6,5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3</w:t>
            </w:r>
            <w:r w:rsidR="00252B56">
              <w:t>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56 113,6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07FE3" w:rsidP="003C757C">
            <w:pPr>
              <w:jc w:val="right"/>
            </w:pPr>
            <w:r>
              <w:t>215,0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207FE3">
            <w:pPr>
              <w:jc w:val="right"/>
            </w:pPr>
            <w:r>
              <w:t>0,</w:t>
            </w:r>
            <w:r w:rsidR="00207FE3">
              <w:t>4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52B56" w:rsidP="003C757C">
            <w:pPr>
              <w:jc w:val="center"/>
            </w:pPr>
            <w:r>
              <w:t>37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23 114,1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07FE3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52B56" w:rsidP="003C757C">
            <w:pPr>
              <w:jc w:val="center"/>
            </w:pPr>
            <w:r>
              <w:t>38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F6F8F" w:rsidP="003C757C">
            <w:pPr>
              <w:jc w:val="right"/>
            </w:pPr>
            <w:r>
              <w:t>2 344,0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F6F8F" w:rsidP="003C757C">
            <w:pPr>
              <w:jc w:val="right"/>
            </w:pPr>
            <w:r>
              <w:t>320,0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F6F8F" w:rsidP="003C757C">
            <w:pPr>
              <w:jc w:val="right"/>
            </w:pPr>
            <w:r>
              <w:t>13,7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52B56" w:rsidP="003C757C">
            <w:pPr>
              <w:jc w:val="center"/>
            </w:pPr>
            <w:r>
              <w:t>39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ул. им. Михаила Булгакова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F6F8F" w:rsidP="003C757C">
            <w:pPr>
              <w:jc w:val="right"/>
            </w:pPr>
            <w:r>
              <w:t>5 839,3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F6F8F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F6F8F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52B56" w:rsidP="003C757C">
            <w:pPr>
              <w:jc w:val="center"/>
            </w:pPr>
            <w:r>
              <w:t>40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ул. им. Сдобнова Николая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6 720,0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4</w:t>
            </w:r>
            <w:r w:rsidR="00252B56">
              <w:t>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 w:rsidRPr="002F6F8F"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5 640,0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4</w:t>
            </w:r>
            <w:r w:rsidR="00252B56">
              <w:t>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43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44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2 300,0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45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F6F8F" w:rsidP="003C757C">
            <w:pPr>
              <w:jc w:val="right"/>
            </w:pPr>
            <w:r>
              <w:t>25 550</w:t>
            </w:r>
            <w:r w:rsidR="00297246">
              <w:t>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46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4 979,0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47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52B56" w:rsidP="003C757C">
            <w:r w:rsidRPr="00252B56"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52B56" w:rsidP="003C757C">
            <w:pPr>
              <w:jc w:val="right"/>
            </w:pPr>
            <w:r>
              <w:t>1 000,0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Pr="00252B56" w:rsidRDefault="00297246" w:rsidP="003C757C">
            <w:pPr>
              <w:jc w:val="center"/>
              <w:rPr>
                <w:b/>
              </w:rPr>
            </w:pPr>
            <w:r w:rsidRPr="00252B56">
              <w:rPr>
                <w:b/>
              </w:rPr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9724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25,0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9724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9724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252B56">
            <w:pPr>
              <w:jc w:val="center"/>
            </w:pPr>
            <w:r>
              <w:t>4</w:t>
            </w:r>
            <w:r w:rsidR="00252B56">
              <w:t>8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25,0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Pr="00252B56" w:rsidRDefault="00297246" w:rsidP="003C757C">
            <w:pPr>
              <w:jc w:val="center"/>
              <w:rPr>
                <w:b/>
              </w:rPr>
            </w:pPr>
            <w:r w:rsidRPr="00252B56">
              <w:rPr>
                <w:b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9724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4 111,3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3 965,9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96,5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52B56" w:rsidP="003C757C">
            <w:pPr>
              <w:jc w:val="center"/>
            </w:pPr>
            <w:r>
              <w:t>49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4 111,3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52B56" w:rsidP="003C757C">
            <w:pPr>
              <w:jc w:val="right"/>
            </w:pPr>
            <w:r>
              <w:t>3 965,9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52B56" w:rsidP="003C757C">
            <w:pPr>
              <w:jc w:val="right"/>
            </w:pPr>
            <w:r>
              <w:t>96,5</w:t>
            </w:r>
          </w:p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Pr="00252B56" w:rsidRDefault="00297246" w:rsidP="003C757C">
            <w:pPr>
              <w:jc w:val="center"/>
              <w:rPr>
                <w:b/>
                <w:i/>
              </w:rPr>
            </w:pPr>
            <w:r w:rsidRPr="00252B56">
              <w:rPr>
                <w:b/>
                <w:i/>
              </w:rP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1225E0" w:rsidRDefault="00297246" w:rsidP="001225E0">
            <w:pPr>
              <w:jc w:val="right"/>
              <w:rPr>
                <w:b/>
                <w:i/>
                <w:lang w:val="en-US"/>
              </w:rPr>
            </w:pPr>
            <w:r w:rsidRPr="00252B56">
              <w:rPr>
                <w:b/>
                <w:i/>
              </w:rPr>
              <w:t>2</w:t>
            </w:r>
            <w:r w:rsidR="00252B56" w:rsidRPr="00252B56">
              <w:rPr>
                <w:b/>
                <w:i/>
              </w:rPr>
              <w:t> 325 86</w:t>
            </w:r>
            <w:r w:rsidR="001225E0">
              <w:rPr>
                <w:b/>
                <w:i/>
                <w:lang w:val="en-US"/>
              </w:rPr>
              <w:t>2</w:t>
            </w:r>
            <w:r w:rsidR="00252B56" w:rsidRPr="00252B56">
              <w:rPr>
                <w:b/>
                <w:i/>
              </w:rPr>
              <w:t>,</w:t>
            </w:r>
            <w:r w:rsidR="001225E0">
              <w:rPr>
                <w:b/>
                <w:i/>
                <w:lang w:val="en-US"/>
              </w:rPr>
              <w:t>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  <w:i/>
              </w:rPr>
            </w:pPr>
            <w:r w:rsidRPr="00252B56">
              <w:rPr>
                <w:b/>
                <w:i/>
              </w:rPr>
              <w:t>396 877,5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  <w:i/>
              </w:rPr>
            </w:pPr>
            <w:r w:rsidRPr="00252B56">
              <w:rPr>
                <w:b/>
                <w:i/>
              </w:rPr>
              <w:t>17,1</w:t>
            </w:r>
          </w:p>
        </w:tc>
      </w:tr>
      <w:tr w:rsidR="00297246" w:rsidTr="00D66E8A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Pr="00252B56" w:rsidRDefault="00297246" w:rsidP="003C757C">
            <w:pPr>
              <w:jc w:val="center"/>
              <w:rPr>
                <w:b/>
                <w:i/>
              </w:rPr>
            </w:pPr>
            <w:r w:rsidRPr="00252B56">
              <w:rPr>
                <w:b/>
                <w:i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Pr="00252B56" w:rsidRDefault="00297246" w:rsidP="003C757C">
            <w:pPr>
              <w:jc w:val="center"/>
              <w:rPr>
                <w:b/>
              </w:rPr>
            </w:pPr>
            <w:r w:rsidRPr="00252B56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9724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0,0</w:t>
            </w:r>
          </w:p>
        </w:tc>
      </w:tr>
      <w:tr w:rsidR="0029724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Default="00297246" w:rsidP="003C757C">
            <w:pPr>
              <w:jc w:val="center"/>
            </w:pPr>
            <w:r>
              <w:t>1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246" w:rsidRDefault="00297246" w:rsidP="003C757C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52B56" w:rsidP="003C757C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Default="00252B56" w:rsidP="003C757C">
            <w:pPr>
              <w:jc w:val="right"/>
            </w:pPr>
            <w:r>
              <w:t>0,0</w:t>
            </w:r>
          </w:p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Pr="00252B56" w:rsidRDefault="00297246" w:rsidP="003C757C">
            <w:pPr>
              <w:jc w:val="center"/>
              <w:rPr>
                <w:b/>
              </w:rPr>
            </w:pPr>
            <w:r w:rsidRPr="00252B56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97246" w:rsidP="00192500">
            <w:pPr>
              <w:jc w:val="right"/>
              <w:rPr>
                <w:b/>
              </w:rPr>
            </w:pPr>
            <w:r w:rsidRPr="00252B56">
              <w:rPr>
                <w:b/>
              </w:rPr>
              <w:t>2 133 585,</w:t>
            </w:r>
            <w:r w:rsidR="00192500">
              <w:rPr>
                <w:b/>
              </w:rPr>
              <w:t>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1 208 310,6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</w:rPr>
            </w:pPr>
            <w:r w:rsidRPr="00252B56">
              <w:rPr>
                <w:b/>
              </w:rPr>
              <w:t>56,6</w:t>
            </w:r>
          </w:p>
        </w:tc>
      </w:tr>
      <w:tr w:rsidR="00252B56" w:rsidTr="00D66E8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B56" w:rsidRDefault="00252B56" w:rsidP="003C757C">
            <w:pPr>
              <w:jc w:val="center"/>
            </w:pPr>
            <w:r>
              <w:t>2</w:t>
            </w:r>
          </w:p>
        </w:tc>
        <w:tc>
          <w:tcPr>
            <w:tcW w:w="9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B56" w:rsidRDefault="00252B56" w:rsidP="003C757C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56" w:rsidRDefault="00252B56" w:rsidP="00192500">
            <w:pPr>
              <w:jc w:val="right"/>
            </w:pPr>
            <w:r>
              <w:t>2 133 585,</w:t>
            </w:r>
            <w:r w:rsidR="00192500"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56" w:rsidRPr="00252B56" w:rsidRDefault="00252B56" w:rsidP="0067403B">
            <w:pPr>
              <w:jc w:val="right"/>
            </w:pPr>
            <w:r w:rsidRPr="00252B56">
              <w:t>1 208 310,6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56" w:rsidRPr="00252B56" w:rsidRDefault="00252B56" w:rsidP="0067403B">
            <w:pPr>
              <w:jc w:val="right"/>
            </w:pPr>
            <w:r w:rsidRPr="00252B56">
              <w:t>56,6</w:t>
            </w:r>
          </w:p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246" w:rsidRPr="00252B56" w:rsidRDefault="00297246" w:rsidP="003C757C">
            <w:pPr>
              <w:jc w:val="center"/>
              <w:rPr>
                <w:b/>
                <w:i/>
              </w:rPr>
            </w:pPr>
            <w:r w:rsidRPr="00252B56">
              <w:rPr>
                <w:b/>
                <w:i/>
              </w:rP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97246" w:rsidP="00192500">
            <w:pPr>
              <w:jc w:val="right"/>
              <w:rPr>
                <w:b/>
                <w:i/>
              </w:rPr>
            </w:pPr>
            <w:r w:rsidRPr="00252B56">
              <w:rPr>
                <w:b/>
                <w:i/>
              </w:rPr>
              <w:t>2 178 585,</w:t>
            </w:r>
            <w:r w:rsidR="00192500">
              <w:rPr>
                <w:b/>
                <w:i/>
              </w:rPr>
              <w:t>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  <w:i/>
              </w:rPr>
            </w:pPr>
            <w:r w:rsidRPr="00252B56">
              <w:rPr>
                <w:b/>
                <w:i/>
              </w:rPr>
              <w:t>1 208 310,6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55,5</w:t>
            </w:r>
          </w:p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246" w:rsidRPr="00252B56" w:rsidRDefault="00297246" w:rsidP="003C757C">
            <w:pPr>
              <w:jc w:val="center"/>
              <w:rPr>
                <w:b/>
              </w:rPr>
            </w:pPr>
            <w:r w:rsidRPr="00252B56">
              <w:rPr>
                <w:b/>
              </w:rPr>
              <w:t>Итого по Перечню: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97246" w:rsidP="00192500">
            <w:pPr>
              <w:jc w:val="right"/>
              <w:rPr>
                <w:b/>
                <w:bCs/>
              </w:rPr>
            </w:pPr>
            <w:r w:rsidRPr="00252B56">
              <w:rPr>
                <w:b/>
                <w:bCs/>
              </w:rPr>
              <w:t>4 5</w:t>
            </w:r>
            <w:r w:rsidR="00252B56">
              <w:rPr>
                <w:b/>
                <w:bCs/>
              </w:rPr>
              <w:t>0</w:t>
            </w:r>
            <w:r w:rsidRPr="00252B56">
              <w:rPr>
                <w:b/>
                <w:bCs/>
              </w:rPr>
              <w:t xml:space="preserve">4 </w:t>
            </w:r>
            <w:r w:rsidR="00252B56">
              <w:rPr>
                <w:b/>
                <w:bCs/>
              </w:rPr>
              <w:t>447</w:t>
            </w:r>
            <w:r w:rsidRPr="00252B56">
              <w:rPr>
                <w:b/>
                <w:bCs/>
              </w:rPr>
              <w:t>,</w:t>
            </w:r>
            <w:r w:rsidR="00192500">
              <w:rPr>
                <w:b/>
                <w:bCs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1 605 188,1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246" w:rsidRPr="00252B56" w:rsidRDefault="00252B56" w:rsidP="003C75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35,6</w:t>
            </w:r>
          </w:p>
        </w:tc>
      </w:tr>
      <w:tr w:rsidR="00297246" w:rsidTr="00D66E8A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r>
              <w:t xml:space="preserve"> </w:t>
            </w:r>
          </w:p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</w:tr>
      <w:tr w:rsidR="00297246" w:rsidTr="00D66E8A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r>
              <w:t xml:space="preserve"> 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r>
              <w:t>Председатель комитета по финансам администрации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</w:tr>
      <w:tr w:rsidR="00297246" w:rsidTr="00D66E8A">
        <w:trPr>
          <w:cantSplit/>
        </w:trPr>
        <w:tc>
          <w:tcPr>
            <w:tcW w:w="10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r>
              <w:t>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/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246" w:rsidRDefault="00297246" w:rsidP="003C757C">
            <w:pPr>
              <w:jc w:val="right"/>
            </w:pPr>
            <w:r>
              <w:t>А.С. Струков</w:t>
            </w:r>
          </w:p>
        </w:tc>
      </w:tr>
    </w:tbl>
    <w:p w:rsidR="00D66E8A" w:rsidRPr="002C2EA2" w:rsidRDefault="00D66E8A" w:rsidP="00D66E8A"/>
    <w:p w:rsidR="00E2598B" w:rsidRPr="00D66E8A" w:rsidRDefault="00E2598B" w:rsidP="00D66E8A"/>
    <w:sectPr w:rsidR="00E2598B" w:rsidRPr="00D66E8A" w:rsidSect="00D66E8A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249" w:rsidRDefault="00E57249" w:rsidP="00D66E8A">
      <w:r>
        <w:separator/>
      </w:r>
    </w:p>
  </w:endnote>
  <w:endnote w:type="continuationSeparator" w:id="1">
    <w:p w:rsidR="00E57249" w:rsidRDefault="00E57249" w:rsidP="00D66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249" w:rsidRDefault="00E57249" w:rsidP="00D66E8A">
      <w:r>
        <w:separator/>
      </w:r>
    </w:p>
  </w:footnote>
  <w:footnote w:type="continuationSeparator" w:id="1">
    <w:p w:rsidR="00E57249" w:rsidRDefault="00E57249" w:rsidP="00D66E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E8A" w:rsidRDefault="00892EF3" w:rsidP="003F5A2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6E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6E8A" w:rsidRDefault="00D66E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E8A" w:rsidRDefault="00892EF3" w:rsidP="003F5A2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6E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49C3">
      <w:rPr>
        <w:rStyle w:val="a7"/>
        <w:noProof/>
      </w:rPr>
      <w:t>4</w:t>
    </w:r>
    <w:r>
      <w:rPr>
        <w:rStyle w:val="a7"/>
      </w:rPr>
      <w:fldChar w:fldCharType="end"/>
    </w:r>
  </w:p>
  <w:p w:rsidR="00D66E8A" w:rsidRDefault="00D66E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D66E8A"/>
    <w:rsid w:val="001225E0"/>
    <w:rsid w:val="00192500"/>
    <w:rsid w:val="00207FE3"/>
    <w:rsid w:val="00217455"/>
    <w:rsid w:val="00252B56"/>
    <w:rsid w:val="00297246"/>
    <w:rsid w:val="002C3F39"/>
    <w:rsid w:val="002F6F8F"/>
    <w:rsid w:val="00372514"/>
    <w:rsid w:val="004009F0"/>
    <w:rsid w:val="005F31E3"/>
    <w:rsid w:val="00603056"/>
    <w:rsid w:val="006808C6"/>
    <w:rsid w:val="006B7CF3"/>
    <w:rsid w:val="00770B15"/>
    <w:rsid w:val="00781641"/>
    <w:rsid w:val="007F738D"/>
    <w:rsid w:val="008107A4"/>
    <w:rsid w:val="00892EF3"/>
    <w:rsid w:val="00946C0E"/>
    <w:rsid w:val="00A0582E"/>
    <w:rsid w:val="00A24CAF"/>
    <w:rsid w:val="00A94885"/>
    <w:rsid w:val="00B912FD"/>
    <w:rsid w:val="00C16E78"/>
    <w:rsid w:val="00C349C3"/>
    <w:rsid w:val="00CE20F1"/>
    <w:rsid w:val="00D66E8A"/>
    <w:rsid w:val="00D66EA6"/>
    <w:rsid w:val="00E2598B"/>
    <w:rsid w:val="00E5724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6E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6E8A"/>
  </w:style>
  <w:style w:type="paragraph" w:styleId="a5">
    <w:name w:val="footer"/>
    <w:basedOn w:val="a"/>
    <w:link w:val="a6"/>
    <w:uiPriority w:val="99"/>
    <w:semiHidden/>
    <w:unhideWhenUsed/>
    <w:rsid w:val="00D66E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6E8A"/>
  </w:style>
  <w:style w:type="character" w:styleId="a7">
    <w:name w:val="page number"/>
    <w:basedOn w:val="a0"/>
    <w:uiPriority w:val="99"/>
    <w:semiHidden/>
    <w:unhideWhenUsed/>
    <w:rsid w:val="00D66E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4</Pages>
  <Words>1294</Words>
  <Characters>7377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UdalovaDA</cp:lastModifiedBy>
  <cp:revision>2</cp:revision>
  <dcterms:created xsi:type="dcterms:W3CDTF">2021-07-20T10:54:00Z</dcterms:created>
  <dcterms:modified xsi:type="dcterms:W3CDTF">2021-07-20T10:54:00Z</dcterms:modified>
</cp:coreProperties>
</file>